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20B4B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VIRLY</w:t>
      </w:r>
      <w:r>
        <w:rPr>
          <w:rFonts w:ascii="Times New Roman" w:hAnsi="Times New Roman" w:cs="Times New Roman"/>
          <w:sz w:val="24"/>
          <w:szCs w:val="24"/>
        </w:rPr>
        <w:t xml:space="preserve">        (fl.1432)</w:t>
      </w:r>
    </w:p>
    <w:p w14:paraId="1CC7F5A5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3E2773AA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8D077E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65323B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Thomas Frennsh(q.v.) brought a plaint of debt against him, Andrew</w:t>
      </w:r>
    </w:p>
    <w:p w14:paraId="4844E9E2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Heyward of Felsted(q.v.) and Lawrence Brokhed of Thaxted(q.v.).</w:t>
      </w:r>
    </w:p>
    <w:p w14:paraId="16CD64E3" w14:textId="4D668BB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46893A2" w14:textId="77777777" w:rsidR="00AB7117" w:rsidRDefault="00AB7117" w:rsidP="00AB711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Thomas Smyth of Thaxted(q.v.) brought a plaint of debt against him.</w:t>
      </w:r>
    </w:p>
    <w:p w14:paraId="720AD3B4" w14:textId="5AF46F6A" w:rsidR="00AB7117" w:rsidRDefault="00AB7117" w:rsidP="00AB711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0A40D83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A74B83" w14:textId="77777777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0889CC" w14:textId="7E292446" w:rsidR="000776F1" w:rsidRDefault="000776F1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2022</w:t>
      </w:r>
    </w:p>
    <w:p w14:paraId="0B617E9B" w14:textId="29694B62" w:rsidR="00AB7117" w:rsidRDefault="00AB7117" w:rsidP="000776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2022</w:t>
      </w:r>
    </w:p>
    <w:p w14:paraId="3EADD3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8023" w14:textId="77777777" w:rsidR="000776F1" w:rsidRDefault="000776F1" w:rsidP="009139A6">
      <w:r>
        <w:separator/>
      </w:r>
    </w:p>
  </w:endnote>
  <w:endnote w:type="continuationSeparator" w:id="0">
    <w:p w14:paraId="20360BD4" w14:textId="77777777" w:rsidR="000776F1" w:rsidRDefault="000776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4B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B85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F9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0DEEF" w14:textId="77777777" w:rsidR="000776F1" w:rsidRDefault="000776F1" w:rsidP="009139A6">
      <w:r>
        <w:separator/>
      </w:r>
    </w:p>
  </w:footnote>
  <w:footnote w:type="continuationSeparator" w:id="0">
    <w:p w14:paraId="11C59AA8" w14:textId="77777777" w:rsidR="000776F1" w:rsidRDefault="000776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4E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72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921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6F1"/>
    <w:rsid w:val="000666E0"/>
    <w:rsid w:val="000776F1"/>
    <w:rsid w:val="002510B7"/>
    <w:rsid w:val="005C130B"/>
    <w:rsid w:val="00826F5C"/>
    <w:rsid w:val="009139A6"/>
    <w:rsid w:val="009448BB"/>
    <w:rsid w:val="00A3176C"/>
    <w:rsid w:val="00AB711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95C10"/>
  <w15:chartTrackingRefBased/>
  <w15:docId w15:val="{02E14B7F-4699-4B00-AD9E-AA03D09B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7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9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2022-07-22T07:41:00Z</dcterms:created>
  <dcterms:modified xsi:type="dcterms:W3CDTF">2022-07-30T09:32:00Z</dcterms:modified>
</cp:coreProperties>
</file>